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4E69AEC6" w:rsidR="00C44B8B" w:rsidRPr="00B84365" w:rsidRDefault="009B54A6" w:rsidP="002B4CB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1426AED8" w:rsidR="00C44B8B" w:rsidRPr="002B4CB9" w:rsidRDefault="002B4CB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2343558</w:t>
            </w:r>
          </w:p>
        </w:tc>
      </w:tr>
    </w:tbl>
    <w:p w14:paraId="15F471BA" w14:textId="77777777" w:rsidR="00642918" w:rsidRPr="00E477C5" w:rsidRDefault="00642918" w:rsidP="00642918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5DBB9DF2" w14:textId="77777777" w:rsidR="00642918" w:rsidRPr="00E477C5" w:rsidRDefault="00642918" w:rsidP="00642918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01A741A8" w14:textId="77777777" w:rsidR="00642918" w:rsidRPr="00E477C5" w:rsidRDefault="00642918" w:rsidP="00642918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088E7D5C" w14:textId="77777777" w:rsidR="00642918" w:rsidRPr="00E477C5" w:rsidRDefault="00642918" w:rsidP="0064291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5D6BF628" w14:textId="77777777" w:rsidR="00642918" w:rsidRPr="00E477C5" w:rsidRDefault="00642918" w:rsidP="00642918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74E16DEB" w14:textId="3B2DFEB1" w:rsidR="002B4CB9" w:rsidRPr="00744DB5" w:rsidRDefault="002B4CB9" w:rsidP="002B4CB9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2</w:t>
      </w:r>
      <w:r w:rsidRPr="00744DB5">
        <w:rPr>
          <w:b/>
          <w:sz w:val="26"/>
          <w:szCs w:val="26"/>
        </w:rPr>
        <w:t>А-</w:t>
      </w:r>
      <w:r>
        <w:rPr>
          <w:b/>
          <w:sz w:val="26"/>
          <w:szCs w:val="26"/>
        </w:rPr>
        <w:t>95</w:t>
      </w:r>
      <w:r w:rsidRPr="00744DB5">
        <w:rPr>
          <w:b/>
          <w:sz w:val="26"/>
          <w:szCs w:val="26"/>
        </w:rPr>
        <w:t>-2Т</w:t>
      </w:r>
    </w:p>
    <w:p w14:paraId="41157ED1" w14:textId="0742B408" w:rsidR="00612811" w:rsidRPr="00B84365" w:rsidRDefault="002B4CB9" w:rsidP="002B4CB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233D23B4" w14:textId="77777777" w:rsidR="00642918" w:rsidRPr="00E477C5" w:rsidRDefault="00642918" w:rsidP="00C03A6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7B8F86A1" w14:textId="77777777" w:rsidR="00642918" w:rsidRPr="00B84365" w:rsidRDefault="00642918" w:rsidP="00642918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418"/>
      </w:tblGrid>
      <w:tr w:rsidR="002B4CB9" w:rsidRPr="00AA3CDA" w14:paraId="461B7A66" w14:textId="77777777" w:rsidTr="00642918">
        <w:tc>
          <w:tcPr>
            <w:tcW w:w="10627" w:type="dxa"/>
            <w:gridSpan w:val="7"/>
            <w:vAlign w:val="center"/>
            <w:hideMark/>
          </w:tcPr>
          <w:p w14:paraId="14FCECF7" w14:textId="5CDC876A" w:rsidR="002B4CB9" w:rsidRPr="00AA3CDA" w:rsidRDefault="002B4CB9" w:rsidP="002B4CB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>
              <w:rPr>
                <w:b/>
                <w:bCs/>
                <w:sz w:val="22"/>
                <w:szCs w:val="22"/>
              </w:rPr>
              <w:t>95-2Т</w:t>
            </w:r>
          </w:p>
        </w:tc>
      </w:tr>
      <w:tr w:rsidR="002B4CB9" w:rsidRPr="00AA3CDA" w14:paraId="106D6741" w14:textId="77777777" w:rsidTr="00642918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37D83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62D7FD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сечение проводника</w:t>
            </w:r>
            <w:r w:rsidRPr="00AA3CDA">
              <w:rPr>
                <w:sz w:val="22"/>
                <w:szCs w:val="22"/>
              </w:rPr>
              <w:t>, мм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4F71A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отверстия под болт, мм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87364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4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BFA017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2B4CB9" w:rsidRPr="00AA3CDA" w14:paraId="7997A115" w14:textId="77777777" w:rsidTr="00642918">
        <w:tc>
          <w:tcPr>
            <w:tcW w:w="2709" w:type="dxa"/>
            <w:vMerge/>
            <w:vAlign w:val="center"/>
            <w:hideMark/>
          </w:tcPr>
          <w:p w14:paraId="501ED45F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9C61D59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5060BB32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FA3B2B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BC9777" w14:textId="77777777" w:rsidR="002B4CB9" w:rsidRPr="008F7D9F" w:rsidRDefault="002B4CB9" w:rsidP="000D5E4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BAEF0" w14:textId="77777777" w:rsidR="002B4CB9" w:rsidRPr="008F7D9F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</w:t>
            </w:r>
          </w:p>
        </w:tc>
        <w:tc>
          <w:tcPr>
            <w:tcW w:w="1418" w:type="dxa"/>
            <w:vMerge/>
            <w:vAlign w:val="center"/>
            <w:hideMark/>
          </w:tcPr>
          <w:p w14:paraId="3842E6A9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B4CB9" w:rsidRPr="00AA3CDA" w14:paraId="6430B768" w14:textId="77777777" w:rsidTr="00642918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0B9711" w14:textId="2EF21D14" w:rsidR="002B4CB9" w:rsidRPr="00AA3CDA" w:rsidRDefault="002B4CB9" w:rsidP="002B4CB9">
            <w:pPr>
              <w:ind w:firstLine="0"/>
              <w:jc w:val="center"/>
              <w:rPr>
                <w:sz w:val="22"/>
                <w:szCs w:val="22"/>
              </w:rPr>
            </w:pPr>
            <w:r w:rsidRPr="008F7D9F">
              <w:rPr>
                <w:sz w:val="22"/>
                <w:szCs w:val="22"/>
              </w:rPr>
              <w:t xml:space="preserve">АС, СИП3- </w:t>
            </w:r>
            <w:r>
              <w:rPr>
                <w:sz w:val="22"/>
                <w:szCs w:val="22"/>
              </w:rPr>
              <w:t>95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AF4B81" w14:textId="03E74CE5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07605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EC75B5" w14:textId="7F91DA62" w:rsidR="002B4CB9" w:rsidRPr="00AA3CDA" w:rsidRDefault="002B4CB9" w:rsidP="002B4CB9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6C7D11" w14:textId="0B0CABCB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06C69F" w14:textId="77777777" w:rsidR="002B4CB9" w:rsidRPr="00AA3CDA" w:rsidRDefault="002B4CB9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EAC9C" w14:textId="7EBB6928" w:rsidR="002B4CB9" w:rsidRPr="00AA3CDA" w:rsidRDefault="002B4CB9" w:rsidP="002B4CB9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119</w:t>
            </w:r>
          </w:p>
        </w:tc>
      </w:tr>
    </w:tbl>
    <w:p w14:paraId="3CE3D487" w14:textId="77777777" w:rsidR="002B4CB9" w:rsidRPr="00B84365" w:rsidRDefault="002B4CB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0E770E27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021036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</w:t>
      </w:r>
      <w:r w:rsidRPr="00B84365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DCD6C" w14:textId="77777777" w:rsidR="00E33BEB" w:rsidRDefault="00E33BEB">
      <w:r>
        <w:separator/>
      </w:r>
    </w:p>
  </w:endnote>
  <w:endnote w:type="continuationSeparator" w:id="0">
    <w:p w14:paraId="2F52706B" w14:textId="77777777" w:rsidR="00E33BEB" w:rsidRDefault="00E3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6CAFD" w14:textId="77777777" w:rsidR="00E33BEB" w:rsidRDefault="00E33BEB">
      <w:r>
        <w:separator/>
      </w:r>
    </w:p>
  </w:footnote>
  <w:footnote w:type="continuationSeparator" w:id="0">
    <w:p w14:paraId="083AE531" w14:textId="77777777" w:rsidR="00E33BEB" w:rsidRDefault="00E3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036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CD9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7DB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CB9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918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39E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BEB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133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69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C0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5D7B556-8F88-4965-9464-E392D5D0CC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1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8</cp:revision>
  <cp:lastPrinted>2010-09-30T13:29:00Z</cp:lastPrinted>
  <dcterms:created xsi:type="dcterms:W3CDTF">2022-12-29T12:21:00Z</dcterms:created>
  <dcterms:modified xsi:type="dcterms:W3CDTF">2023-02-16T07:26:00Z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